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2017年省级工业和信息化发展财政专项资金</w:t>
      </w: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绩效评价调查问卷（州市主管部门）</w:t>
      </w:r>
    </w:p>
    <w:p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适用范围：园区建设方向的项目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ab/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尊敬的填表人：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您好！本调查的目的是为了解您对2017年云南省园区建设专项资金项目的政策、制度的知晓程度和了解情况、政府资金补助情况的调查。</w:t>
      </w:r>
    </w:p>
    <w:p>
      <w:pPr>
        <w:ind w:firstLine="56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本次问卷采用不记名方式，请根据真实情况填写。我们保证问卷数据仅限于统计分析，感谢您的支持与配合！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填表人所在州(市)、区（县）：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（请在您自己认为的选项上打“√”）</w:t>
      </w:r>
    </w:p>
    <w:p>
      <w:pPr>
        <w:pStyle w:val="8"/>
        <w:adjustRightInd w:val="0"/>
        <w:ind w:firstLine="0"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一、基本信息</w:t>
      </w:r>
    </w:p>
    <w:p>
      <w:pPr>
        <w:pStyle w:val="8"/>
        <w:adjustRightInd w:val="0"/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您此次代表的身份是？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部门领导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具体项目负责人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其他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numPr>
          <w:ilvl w:val="0"/>
          <w:numId w:val="1"/>
        </w:num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调查问题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.2017年，本单位实施的省级工业和信息化发展专项资金项目，部门是否进行了政策的宣传、组织申报？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ind w:firstLine="280" w:firstLineChars="1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是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 xml:space="preserve">□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否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.您认为项目调查核实、项目审核和公示等程序设定如何？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非常合理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比较合理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基本合理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不太合理 □</w:t>
      </w:r>
    </w:p>
    <w:p>
      <w:pPr>
        <w:numPr>
          <w:ilvl w:val="0"/>
          <w:numId w:val="2"/>
        </w:numPr>
        <w:tabs>
          <w:tab w:val="clear" w:pos="312"/>
        </w:tabs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您认为该项目在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申报筛选</w:t>
      </w:r>
      <w:r>
        <w:rPr>
          <w:rFonts w:hint="eastAsia" w:ascii="仿宋" w:hAnsi="仿宋" w:eastAsia="仿宋" w:cs="仿宋"/>
          <w:sz w:val="28"/>
          <w:szCs w:val="28"/>
        </w:rPr>
        <w:t>过程“公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平</w:t>
      </w:r>
      <w:r>
        <w:rPr>
          <w:rFonts w:hint="eastAsia" w:ascii="仿宋" w:hAnsi="仿宋" w:eastAsia="仿宋" w:cs="仿宋"/>
          <w:sz w:val="28"/>
          <w:szCs w:val="28"/>
        </w:rPr>
        <w:t>、公正、公开”原则遵循的如何？</w:t>
      </w:r>
    </w:p>
    <w:p>
      <w:pPr>
        <w:numPr>
          <w:numId w:val="0"/>
        </w:num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非常规范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比较规范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一  般   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不太规范 □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您认为专项资金是否便于监管？</w:t>
      </w:r>
    </w:p>
    <w:p>
      <w:pPr>
        <w:ind w:firstLine="280" w:firstLineChars="1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是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 xml:space="preserve">□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否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numPr>
          <w:ilvl w:val="0"/>
          <w:numId w:val="0"/>
        </w:num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仿宋"/>
          <w:sz w:val="28"/>
          <w:szCs w:val="28"/>
        </w:rPr>
        <w:t>该专项资金项目实施后，周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边</w:t>
      </w:r>
      <w:r>
        <w:rPr>
          <w:rFonts w:hint="eastAsia" w:ascii="仿宋" w:hAnsi="仿宋" w:eastAsia="仿宋" w:cs="仿宋"/>
          <w:sz w:val="28"/>
          <w:szCs w:val="28"/>
        </w:rPr>
        <w:t>环境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是否得到改善</w:t>
      </w:r>
      <w:r>
        <w:rPr>
          <w:rFonts w:hint="eastAsia" w:ascii="仿宋" w:hAnsi="仿宋" w:eastAsia="仿宋" w:cs="仿宋"/>
          <w:sz w:val="28"/>
          <w:szCs w:val="28"/>
        </w:rPr>
        <w:t>？</w:t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明显改善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一  般   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并无改善 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造成污染□</w:t>
      </w:r>
    </w:p>
    <w:p>
      <w:pPr>
        <w:numPr>
          <w:ilvl w:val="0"/>
          <w:numId w:val="0"/>
        </w:num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</w:t>
      </w:r>
      <w:r>
        <w:rPr>
          <w:rFonts w:hint="eastAsia" w:ascii="仿宋" w:hAnsi="仿宋" w:eastAsia="仿宋" w:cs="仿宋"/>
          <w:sz w:val="28"/>
          <w:szCs w:val="28"/>
        </w:rPr>
        <w:t>您是否认为该专项资金项目的实施拉动了本地区的投资？</w:t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bookmarkStart w:id="0" w:name="_GoBack"/>
      <w:r>
        <w:rPr>
          <w:rFonts w:hint="eastAsia" w:ascii="仿宋" w:hAnsi="仿宋" w:eastAsia="仿宋" w:cs="仿宋"/>
          <w:sz w:val="28"/>
          <w:szCs w:val="28"/>
        </w:rPr>
        <w:t xml:space="preserve">是的    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     不  是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bookmarkEnd w:id="0"/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</w:t>
      </w:r>
      <w:r>
        <w:rPr>
          <w:rFonts w:hint="eastAsia" w:ascii="仿宋" w:hAnsi="仿宋" w:eastAsia="仿宋" w:cs="仿宋"/>
          <w:sz w:val="28"/>
          <w:szCs w:val="28"/>
        </w:rPr>
        <w:t>您认为相关政策实施后是否对推动社会经济发展产生了积极作用？</w:t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非常有用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比较有用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一   般 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</w:t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.您对该专项资金作用效果的总体评价是？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非常满意 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比较满意 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基本满意 □    不太满意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</w:p>
    <w:p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9.</w:t>
      </w:r>
      <w:r>
        <w:rPr>
          <w:rFonts w:hint="eastAsia" w:ascii="仿宋" w:hAnsi="仿宋" w:eastAsia="仿宋" w:cs="仿宋"/>
          <w:sz w:val="28"/>
          <w:szCs w:val="28"/>
        </w:rPr>
        <w:t>其他意见及反馈：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6313E"/>
    <w:multiLevelType w:val="singleLevel"/>
    <w:tmpl w:val="2626313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F0B9F49"/>
    <w:multiLevelType w:val="singleLevel"/>
    <w:tmpl w:val="7F0B9F49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6A7532"/>
    <w:rsid w:val="000E0827"/>
    <w:rsid w:val="003A129C"/>
    <w:rsid w:val="0046454E"/>
    <w:rsid w:val="009021FE"/>
    <w:rsid w:val="00974858"/>
    <w:rsid w:val="00AF51A1"/>
    <w:rsid w:val="00B45C18"/>
    <w:rsid w:val="00BF21A1"/>
    <w:rsid w:val="0267432A"/>
    <w:rsid w:val="148A4E81"/>
    <w:rsid w:val="361906D9"/>
    <w:rsid w:val="3955774F"/>
    <w:rsid w:val="39C75F72"/>
    <w:rsid w:val="44C65896"/>
    <w:rsid w:val="4C710AC3"/>
    <w:rsid w:val="4D6A7532"/>
    <w:rsid w:val="50EA17EC"/>
    <w:rsid w:val="69730B63"/>
    <w:rsid w:val="6D535020"/>
    <w:rsid w:val="73BF4740"/>
    <w:rsid w:val="754B0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na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2</Pages>
  <Words>135</Words>
  <Characters>773</Characters>
  <Lines>6</Lines>
  <Paragraphs>1</Paragraphs>
  <ScaleCrop>false</ScaleCrop>
  <LinksUpToDate>false</LinksUpToDate>
  <CharactersWithSpaces>907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2018-04-16T09:39:00Z</dcterms:created>
  <dc:creator>张格轩</dc:creator>
  <cp:lastModifiedBy>张格轩</cp:lastModifiedBy>
  <dcterms:modified xsi:type="dcterms:W3CDTF">2018-04-16T12:39:59Z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